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FFFA" w14:textId="77777777" w:rsidR="00A2454B" w:rsidRDefault="00A2454B" w:rsidP="00A2454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BDA1CCC" w14:textId="77777777" w:rsidR="00A2454B" w:rsidRDefault="00A2454B" w:rsidP="00A2454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98F8510" w14:textId="77777777" w:rsidR="00A2454B" w:rsidRDefault="00A2454B" w:rsidP="00A2454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1F0B78A" w14:textId="77777777" w:rsidR="00A2454B" w:rsidRDefault="00A2454B" w:rsidP="00A2454B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ABE0538" w14:textId="77777777" w:rsidR="00A2454B" w:rsidRDefault="00A2454B" w:rsidP="00A2454B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76DB183F" w14:textId="77777777" w:rsidR="00A2454B" w:rsidRPr="00065994" w:rsidRDefault="00A2454B" w:rsidP="00A2454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E3E2019" w14:textId="77777777" w:rsidR="00A2454B" w:rsidRPr="00065994" w:rsidRDefault="00A2454B" w:rsidP="00A2454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062389F" w14:textId="77777777" w:rsidR="00A2454B" w:rsidRDefault="00A2454B" w:rsidP="00A2454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32307ED" w14:textId="77777777" w:rsidR="00A2454B" w:rsidRDefault="00A2454B" w:rsidP="00A245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F3D29C" w14:textId="77777777" w:rsidR="00A2454B" w:rsidRDefault="00A2454B" w:rsidP="00A245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E37766" w14:textId="77777777" w:rsidR="00A2454B" w:rsidRDefault="00A2454B" w:rsidP="00A2454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July 2023</w:t>
      </w:r>
    </w:p>
    <w:p w14:paraId="0E9F7A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D873B" w14:textId="77777777" w:rsidR="00A2454B" w:rsidRDefault="00A2454B" w:rsidP="009139A6">
      <w:r>
        <w:separator/>
      </w:r>
    </w:p>
  </w:endnote>
  <w:endnote w:type="continuationSeparator" w:id="0">
    <w:p w14:paraId="78DD159D" w14:textId="77777777" w:rsidR="00A2454B" w:rsidRDefault="00A245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2F8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6C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FD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E28C9" w14:textId="77777777" w:rsidR="00A2454B" w:rsidRDefault="00A2454B" w:rsidP="009139A6">
      <w:r>
        <w:separator/>
      </w:r>
    </w:p>
  </w:footnote>
  <w:footnote w:type="continuationSeparator" w:id="0">
    <w:p w14:paraId="5178AD00" w14:textId="77777777" w:rsidR="00A2454B" w:rsidRDefault="00A245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97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33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D8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4B"/>
    <w:rsid w:val="000666E0"/>
    <w:rsid w:val="002510B7"/>
    <w:rsid w:val="005C130B"/>
    <w:rsid w:val="00826F5C"/>
    <w:rsid w:val="009139A6"/>
    <w:rsid w:val="009448BB"/>
    <w:rsid w:val="00947624"/>
    <w:rsid w:val="00A2454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DEE43"/>
  <w15:chartTrackingRefBased/>
  <w15:docId w15:val="{AA6CB659-89D7-4EA9-A957-BDC622B0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2023-08-07T09:11:00Z</dcterms:created>
  <dcterms:modified xsi:type="dcterms:W3CDTF">2023-08-07T09:11:00Z</dcterms:modified>
</cp:coreProperties>
</file>